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FFEE5" w14:textId="10F69A54" w:rsidR="00BA00AB" w:rsidRDefault="00F560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Richard SHOTER</w:t>
      </w:r>
      <w:r>
        <w:rPr>
          <w:rFonts w:ascii="Times New Roman" w:hAnsi="Times New Roman" w:cs="Times New Roman"/>
          <w:sz w:val="24"/>
          <w:szCs w:val="24"/>
        </w:rPr>
        <w:t xml:space="preserve">       (d.1509)</w:t>
      </w:r>
    </w:p>
    <w:p w14:paraId="7A4A36AB" w14:textId="3A07C568" w:rsidR="00F56008" w:rsidRDefault="00F560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Parson of Gamston</w:t>
      </w:r>
      <w:r w:rsidR="00172E28">
        <w:rPr>
          <w:rFonts w:ascii="Times New Roman" w:hAnsi="Times New Roman" w:cs="Times New Roman"/>
          <w:sz w:val="24"/>
          <w:szCs w:val="24"/>
        </w:rPr>
        <w:t>, Nottinghamshire.</w:t>
      </w:r>
    </w:p>
    <w:p w14:paraId="20CEB4E2" w14:textId="34FDFA4C" w:rsidR="00F56008" w:rsidRDefault="00F560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78184B" w14:textId="3048B131" w:rsidR="00F56008" w:rsidRDefault="00F560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C26443" w14:textId="5F8B54DE" w:rsidR="00F56008" w:rsidRDefault="00F560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Jan.1509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p.150)</w:t>
      </w:r>
    </w:p>
    <w:p w14:paraId="7F43A601" w14:textId="55B26DFF" w:rsidR="00F56008" w:rsidRDefault="00F560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932AD4C" w14:textId="682F1865" w:rsidR="00F56008" w:rsidRDefault="00F560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C7C816" w14:textId="1853D554" w:rsidR="00F56008" w:rsidRDefault="00F560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2BA931" w14:textId="17D58276" w:rsidR="00F56008" w:rsidRDefault="00F560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July 2022</w:t>
      </w:r>
    </w:p>
    <w:p w14:paraId="67EB99D3" w14:textId="77777777" w:rsidR="00F56008" w:rsidRPr="00F56008" w:rsidRDefault="00F560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56008" w:rsidRPr="00F560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896BC" w14:textId="77777777" w:rsidR="00F56008" w:rsidRDefault="00F56008" w:rsidP="009139A6">
      <w:r>
        <w:separator/>
      </w:r>
    </w:p>
  </w:endnote>
  <w:endnote w:type="continuationSeparator" w:id="0">
    <w:p w14:paraId="7906C200" w14:textId="77777777" w:rsidR="00F56008" w:rsidRDefault="00F560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601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2091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0A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23A08" w14:textId="77777777" w:rsidR="00F56008" w:rsidRDefault="00F56008" w:rsidP="009139A6">
      <w:r>
        <w:separator/>
      </w:r>
    </w:p>
  </w:footnote>
  <w:footnote w:type="continuationSeparator" w:id="0">
    <w:p w14:paraId="7056A3DF" w14:textId="77777777" w:rsidR="00F56008" w:rsidRDefault="00F560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769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F23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05A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08"/>
    <w:rsid w:val="000666E0"/>
    <w:rsid w:val="00172E2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5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6AC3A"/>
  <w15:chartTrackingRefBased/>
  <w15:docId w15:val="{6DBB9AB4-652B-4651-AFBB-700624957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2022-07-23T19:44:00Z</dcterms:created>
  <dcterms:modified xsi:type="dcterms:W3CDTF">2022-07-23T19:51:00Z</dcterms:modified>
</cp:coreProperties>
</file>